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53B9A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CHICHELE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337C5F55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2184B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ADBF9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Sep.1428</w:t>
      </w:r>
      <w:r>
        <w:rPr>
          <w:rFonts w:ascii="Times New Roman" w:hAnsi="Times New Roman" w:cs="Times New Roman"/>
          <w:sz w:val="24"/>
          <w:szCs w:val="24"/>
        </w:rPr>
        <w:tab/>
        <w:t>Robert Aston of Barnet, Hertfordshire(q.v.), made him a co-executor of his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</w:t>
      </w:r>
    </w:p>
    <w:p w14:paraId="55E5BA6B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692D8857" w14:textId="77777777" w:rsidR="009E012E" w:rsidRDefault="009E012E" w:rsidP="009E012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p.231)</w:t>
      </w:r>
    </w:p>
    <w:p w14:paraId="12D459E9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9ED1F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AC849" w14:textId="77777777" w:rsidR="009E012E" w:rsidRDefault="009E012E" w:rsidP="009E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14D690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01B5" w14:textId="77777777" w:rsidR="009E012E" w:rsidRDefault="009E012E" w:rsidP="009139A6">
      <w:r>
        <w:separator/>
      </w:r>
    </w:p>
  </w:endnote>
  <w:endnote w:type="continuationSeparator" w:id="0">
    <w:p w14:paraId="48628B40" w14:textId="77777777" w:rsidR="009E012E" w:rsidRDefault="009E01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FB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29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3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12EA7" w14:textId="77777777" w:rsidR="009E012E" w:rsidRDefault="009E012E" w:rsidP="009139A6">
      <w:r>
        <w:separator/>
      </w:r>
    </w:p>
  </w:footnote>
  <w:footnote w:type="continuationSeparator" w:id="0">
    <w:p w14:paraId="01F3C495" w14:textId="77777777" w:rsidR="009E012E" w:rsidRDefault="009E01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DE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45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0D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2E"/>
    <w:rsid w:val="000666E0"/>
    <w:rsid w:val="002510B7"/>
    <w:rsid w:val="00550A51"/>
    <w:rsid w:val="005C130B"/>
    <w:rsid w:val="00826F5C"/>
    <w:rsid w:val="009139A6"/>
    <w:rsid w:val="009448BB"/>
    <w:rsid w:val="009E012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88456"/>
  <w15:chartTrackingRefBased/>
  <w15:docId w15:val="{1A2A3113-C005-4F76-96A5-74CFC334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2021-06-06T07:38:00Z</dcterms:created>
  <dcterms:modified xsi:type="dcterms:W3CDTF">2023-07-23T18:01:00Z</dcterms:modified>
</cp:coreProperties>
</file>